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83162" w:rsidRDefault="008831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ΕΞΥΠΗΡΕΤΗΤΗΣ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SERVER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83162" w:rsidRPr="008D329F" w:rsidTr="008E76B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Pr="00883162" w:rsidRDefault="00883162" w:rsidP="00883162">
            <w:pPr>
              <w:suppressAutoHyphens w:val="0"/>
              <w:spacing w:after="0"/>
              <w:jc w:val="left"/>
              <w:rPr>
                <w:rFonts w:cs="Times New Roman"/>
                <w:color w:val="000000"/>
                <w:sz w:val="16"/>
                <w:szCs w:val="16"/>
                <w:lang w:val="en-US" w:eastAsia="el-GR"/>
              </w:rPr>
            </w:pPr>
            <w:r>
              <w:rPr>
                <w:color w:val="000000"/>
                <w:sz w:val="16"/>
                <w:szCs w:val="16"/>
              </w:rPr>
              <w:t>Case: CASE CORSAIR 4000D MID TG FRAME BLK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83162" w:rsidRPr="008D329F" w:rsidTr="008E76B4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PSU: POW/SUP CORSAIR SF850 SFX 80 PLUS PLAT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83162" w:rsidRPr="008D329F" w:rsidTr="008E76B4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CPU: Επ</w:t>
            </w:r>
            <w:proofErr w:type="spellStart"/>
            <w:r>
              <w:rPr>
                <w:color w:val="000000"/>
                <w:sz w:val="16"/>
                <w:szCs w:val="16"/>
              </w:rPr>
              <w:t>εξεργ</w:t>
            </w:r>
            <w:proofErr w:type="spellEnd"/>
            <w:r>
              <w:rPr>
                <w:color w:val="000000"/>
                <w:sz w:val="16"/>
                <w:szCs w:val="16"/>
              </w:rPr>
              <w:t>αστής (CPU) Intel Core i9 14900K (1700/3.2 GHz/36 MB)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83162" w:rsidRPr="008D329F" w:rsidTr="008E76B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CPU Cooler: LC MSI MAG CORELIQUID A13 360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83162" w:rsidRPr="008D329F" w:rsidTr="008E76B4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MB: MB GB Z790 AORUS ELITE AX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83162" w:rsidRPr="008D329F" w:rsidTr="008E76B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RAM: </w:t>
            </w:r>
            <w:proofErr w:type="spellStart"/>
            <w:r>
              <w:rPr>
                <w:color w:val="000000"/>
                <w:sz w:val="16"/>
                <w:szCs w:val="16"/>
              </w:rPr>
              <w:t>Μνήμη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RAM Kingston FURY Beast Expo 64GB (2x32GB) DDR5 5600MT/s </w:t>
            </w:r>
            <w:proofErr w:type="spellStart"/>
            <w:r>
              <w:rPr>
                <w:color w:val="000000"/>
                <w:sz w:val="16"/>
                <w:szCs w:val="16"/>
              </w:rPr>
              <w:t>γι</w:t>
            </w:r>
            <w:proofErr w:type="spellEnd"/>
            <w:r>
              <w:rPr>
                <w:color w:val="000000"/>
                <w:sz w:val="16"/>
                <w:szCs w:val="16"/>
              </w:rPr>
              <w:t>α Desktop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83162" w:rsidRPr="008D329F" w:rsidTr="008E76B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RAM: </w:t>
            </w:r>
            <w:proofErr w:type="spellStart"/>
            <w:r>
              <w:rPr>
                <w:color w:val="000000"/>
                <w:sz w:val="16"/>
                <w:szCs w:val="16"/>
              </w:rPr>
              <w:t>Μνήμη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RAM Kingston FURY Beast Expo 64GB (2x32GB) DDR5 5600MT/s </w:t>
            </w:r>
            <w:proofErr w:type="spellStart"/>
            <w:r>
              <w:rPr>
                <w:color w:val="000000"/>
                <w:sz w:val="16"/>
                <w:szCs w:val="16"/>
              </w:rPr>
              <w:t>γι</w:t>
            </w:r>
            <w:proofErr w:type="spellEnd"/>
            <w:r>
              <w:rPr>
                <w:color w:val="000000"/>
                <w:sz w:val="16"/>
                <w:szCs w:val="16"/>
              </w:rPr>
              <w:t>α Desktop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83162" w:rsidRPr="008D329F" w:rsidTr="008E76B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4x Case fans: CORSAIR FAN RS120 Single Pack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83162" w:rsidRPr="008D329F" w:rsidTr="008E76B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Μ2: SSD SAMSUNG 980 500GB NVME </w:t>
            </w:r>
            <w:proofErr w:type="spellStart"/>
            <w:r>
              <w:rPr>
                <w:color w:val="000000"/>
                <w:sz w:val="16"/>
                <w:szCs w:val="16"/>
              </w:rPr>
              <w:t>PCIe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M.2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83162" w:rsidRPr="008D329F" w:rsidTr="008E76B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162" w:rsidRDefault="00883162" w:rsidP="008831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Μ2: SSD SAMSUNG 990 EVO Plus 4TB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83162" w:rsidRPr="00883162" w:rsidRDefault="00883162" w:rsidP="0088316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83162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83162" w:rsidRPr="008D329F" w:rsidRDefault="00883162" w:rsidP="0088316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83162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5C4F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A2E801FA</Template>
  <TotalTime>1</TotalTime>
  <Pages>1</Pages>
  <Words>122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2025-10-30T07:36:00Z</dcterms:created>
  <dcterms:modified xsi:type="dcterms:W3CDTF">2025-10-30T07:36:00Z</dcterms:modified>
</cp:coreProperties>
</file>